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A5" w:rsidRDefault="00A12AA5" w:rsidP="00A12AA5">
      <w:pPr>
        <w:rPr>
          <w:sz w:val="2"/>
        </w:rPr>
      </w:pPr>
      <w:bookmarkStart w:id="0" w:name="Inicio"/>
      <w:bookmarkEnd w:id="0"/>
    </w:p>
    <w:p w:rsidR="00A12AA5" w:rsidRDefault="00A12AA5" w:rsidP="00A12AA5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A12AA5">
        <w:rPr>
          <w:b/>
        </w:rPr>
        <w:t>SECRETARÍA XERAL TÉCNICA</w:t>
      </w:r>
    </w:p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IV.201.00.000.15770.060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APOIO TECNICO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IV.201.00.001.15770.002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VICESECRETARIO/A XERAL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ÓRGANO ESTATÍSTICO SECTORIAL (DECRETO 24/2008).</w:t>
            </w: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CONTRATACIÓN E APOIO ADVO.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PERSOAL, XESTIÓN ECONÓMICA E CONTROL ORZAMENTARIO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IV.201.00.002.15770.002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DE PERSOAL E XESTIÓN ECONÓMICA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IV.201.00.002.15770.020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PERSOAL  E XESTION ECONÓMICA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XURÍDICO-ADMINISTRATIVO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IV.201.00.003.15770.003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DE RÉXIME XURÍDICO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IV.201.00.003.15770.015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 SERVIZO TÉCNICO XURÍDICO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IV.201.00.003.15770.050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DE SERVIZO TÉCNICO XURÍDICO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2"/>
        </w:rPr>
      </w:pPr>
    </w:p>
    <w:p w:rsidR="00A12AA5" w:rsidRDefault="00A12AA5" w:rsidP="00A12AA5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A12AA5">
        <w:rPr>
          <w:b/>
        </w:rPr>
        <w:t>SECRETARIA XERAL DE VIVENDA E URBANISMO</w:t>
      </w:r>
    </w:p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E PLANIFICACIÓN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IV.301.00.001.15770.001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COORDINACION E PLANIFICACION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A18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IV.301.00.001.15770.010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APOIO TÉCNICO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A18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2"/>
        </w:rPr>
      </w:pPr>
    </w:p>
    <w:p w:rsidR="00A12AA5" w:rsidRDefault="00A12AA5" w:rsidP="00A12AA5">
      <w:pPr>
        <w:framePr w:hSpace="142" w:wrap="notBeside" w:vAnchor="text" w:hAnchor="page" w:x="387" w:y="58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URBANISMO</w:t>
      </w:r>
    </w:p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URBANISMO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IV.302.00.000.15770.060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OBRAS E SUPERVISIÓN DE PROXECTOS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URBANISMO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IV.302.00.001.15770.001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DE URBANISMO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PLANIFICACIÓN URBANÍSTICA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IV.302.00.001.15770.020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PLANIFICACIÓN URBANÍSTICA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IV.302.00.001.15770.030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PLANIFICACIÓN URBANÍSTICA III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 w:rsidP="00A12AA5">
      <w:pPr>
        <w:rPr>
          <w:sz w:val="8"/>
        </w:rPr>
      </w:pPr>
    </w:p>
    <w:p w:rsidR="00A12AA5" w:rsidRDefault="00A12AA5" w:rsidP="00A12AA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APOIO XURÍDICO E XESTIÓN ECONÓMICA</w:t>
      </w:r>
    </w:p>
    <w:p w:rsidR="00A12AA5" w:rsidRDefault="00A12AA5" w:rsidP="00A12AA5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IV.302.00.002.15770.001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APOIO XURÍDICO E XESTIÓN ECON.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IV.302.00.002.15770.010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APOIO XURÍDICO-ADMINISTRATIVO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IV.302.00.002.15770.020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INFORMES SECTORIAIS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  <w:tr w:rsidR="00A12AA5" w:rsidTr="00273B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IV.302.00.002.15770.030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XESTIÓN ECONÓMICA E ORZAMENTARIA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ECO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A12AA5" w:rsidRDefault="00A12AA5" w:rsidP="00273BC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  <w:p w:rsidR="00A12AA5" w:rsidRDefault="00A12AA5" w:rsidP="00273BC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A12AA5" w:rsidRDefault="00A12AA5">
      <w:pPr>
        <w:pStyle w:val="Encabezado"/>
        <w:tabs>
          <w:tab w:val="clear" w:pos="4252"/>
          <w:tab w:val="clear" w:pos="8504"/>
        </w:tabs>
        <w:sectPr w:rsidR="00A12AA5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TITULACIÓNS ACADÉMICAS</w:t>
      </w:r>
      <w:bookmarkStart w:id="1" w:name="_GoBack"/>
      <w:bookmarkEnd w:id="1"/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2062</w:t>
      </w:r>
      <w:r>
        <w:tab/>
        <w:t>LIC./GRAO DEREITO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ESE1</w:t>
      </w:r>
      <w:r>
        <w:tab/>
        <w:t>ESPECIAL (ESC. ENXEÑEIROS - ESP. ENX. DE CAMIÑOS, CANAIS E PORTOS)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A12</w:t>
      </w:r>
      <w:r>
        <w:tab/>
        <w:t>ADSCRICIÓN INDISTINTA A FUNCIONARIOS DA XUNTA DE GALICIA, ESTADO E CC.AA. E ADMINISTRACIÓN LOCAL.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A18</w:t>
      </w:r>
      <w:r>
        <w:tab/>
        <w:t>INDIST. XUNTA E LOCAL DO ÁMBITO TERRITORIAL DA COMUNIDADE AUTÓNOMA GALEGA.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A12AA5" w:rsidRDefault="00A12AA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  <w:r>
        <w:tab/>
        <w:t>XUR</w:t>
      </w:r>
      <w:r>
        <w:tab/>
        <w:t>TÉCNICO-XURÍDICA</w:t>
      </w: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A12AA5" w:rsidRDefault="00A12AA5">
      <w:pPr>
        <w:pStyle w:val="Encabezado"/>
        <w:tabs>
          <w:tab w:val="clear" w:pos="4252"/>
          <w:tab w:val="clear" w:pos="8504"/>
        </w:tabs>
      </w:pPr>
    </w:p>
    <w:p w:rsidR="00DE4FF0" w:rsidRDefault="00DE4FF0">
      <w:pPr>
        <w:pStyle w:val="Encabezado"/>
        <w:tabs>
          <w:tab w:val="clear" w:pos="4252"/>
          <w:tab w:val="clear" w:pos="8504"/>
        </w:tabs>
      </w:pP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A5" w:rsidRDefault="00A12AA5">
      <w:pPr>
        <w:pStyle w:val="Encabezado"/>
      </w:pPr>
      <w:r>
        <w:separator/>
      </w:r>
    </w:p>
  </w:endnote>
  <w:endnote w:type="continuationSeparator" w:id="0">
    <w:p w:rsidR="00A12AA5" w:rsidRDefault="00A12AA5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A12AA5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A12AA5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A5" w:rsidRDefault="00A12AA5">
      <w:pPr>
        <w:pStyle w:val="Encabezado"/>
      </w:pPr>
      <w:r>
        <w:separator/>
      </w:r>
    </w:p>
  </w:footnote>
  <w:footnote w:type="continuationSeparator" w:id="0">
    <w:p w:rsidR="00A12AA5" w:rsidRDefault="00A12AA5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A12AA5">
    <w:pPr>
      <w:pStyle w:val="Encabezado"/>
      <w:ind w:right="84"/>
      <w:jc w:val="right"/>
      <w:rPr>
        <w:b/>
      </w:rPr>
    </w:pPr>
    <w:r>
      <w:rPr>
        <w:b/>
      </w:rPr>
      <w:t>11/02/2025</w:t>
    </w:r>
  </w:p>
  <w:p w:rsidR="00137084" w:rsidRDefault="00A12AA5">
    <w:pPr>
      <w:pStyle w:val="Encabezado"/>
      <w:rPr>
        <w:b/>
        <w:u w:val="double"/>
      </w:rPr>
    </w:pPr>
    <w:r>
      <w:rPr>
        <w:b/>
        <w:u w:val="double"/>
      </w:rPr>
      <w:t>CONSELLERÍA DE VIVENDA E PLANIFICACIÓN DE INFRAESTRUTURAS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A12AA5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VIVENDA E PLANIFICACIÓN DE INFRAESTRUTURAS</w:t>
    </w:r>
  </w:p>
  <w:p w:rsidR="00137084" w:rsidRDefault="00A12AA5">
    <w:pPr>
      <w:pStyle w:val="Encabezado"/>
      <w:ind w:right="84"/>
      <w:jc w:val="right"/>
      <w:rPr>
        <w:b/>
      </w:rPr>
    </w:pPr>
    <w:r>
      <w:rPr>
        <w:b/>
      </w:rPr>
      <w:t>11/02/2025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AA5" w:rsidRDefault="00A12AA5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A5"/>
    <w:rsid w:val="00137084"/>
    <w:rsid w:val="00842BA9"/>
    <w:rsid w:val="008944AC"/>
    <w:rsid w:val="00A12AA5"/>
    <w:rsid w:val="00A4206C"/>
    <w:rsid w:val="00BD1C7A"/>
    <w:rsid w:val="00CF36AF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1</TotalTime>
  <Pages>3</Pages>
  <Words>559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1</cp:revision>
  <cp:lastPrinted>1601-01-01T00:00:00Z</cp:lastPrinted>
  <dcterms:created xsi:type="dcterms:W3CDTF">2025-02-11T07:28:00Z</dcterms:created>
  <dcterms:modified xsi:type="dcterms:W3CDTF">2025-02-11T07:32:00Z</dcterms:modified>
</cp:coreProperties>
</file>